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8D2" w:rsidRDefault="005628D2" w:rsidP="00A406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0672">
        <w:rPr>
          <w:rFonts w:ascii="Times New Roman" w:hAnsi="Times New Roman" w:cs="Times New Roman"/>
          <w:b/>
          <w:bCs/>
          <w:sz w:val="28"/>
          <w:szCs w:val="28"/>
        </w:rPr>
        <w:t>С 13 ДЕКАБРЯ 2019 ГОДА УСТАНОВЛЕН НОВЫЙ СПОСОБ ВЗЫСКАНИЯ ДОЛГОВ ПО ЗАРПЛАТЕ</w:t>
      </w:r>
    </w:p>
    <w:p w:rsidR="005628D2" w:rsidRDefault="005628D2" w:rsidP="00A406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28D2" w:rsidRDefault="005628D2" w:rsidP="00A40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8D2" w:rsidRPr="00A40672" w:rsidRDefault="005628D2" w:rsidP="00A40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672">
        <w:rPr>
          <w:rFonts w:ascii="Times New Roman" w:hAnsi="Times New Roman" w:cs="Times New Roman"/>
          <w:sz w:val="28"/>
          <w:szCs w:val="28"/>
        </w:rPr>
        <w:t>Федеральный закон от 02.12.2019 № 393 - ФЗ «О внесении изменений в трудовой кодекс российской федерации по вопросам принудительного исполнения обязанностей работодателя по выплате заработной платы и иных сумм, причитающихся работнику» и Федеральный закон от 02.12.2019                   № 402 - ФЗ «О внесении изменений в Федеральный закон «Об исполнительном производстве» внесли новые поправки в Трудовой кодекс Российской Федерации и Закон об исполнительном производстве. Данные поправки меняют подход к взысканию долгов по зарплате.</w:t>
      </w:r>
    </w:p>
    <w:p w:rsidR="005628D2" w:rsidRPr="00A40672" w:rsidRDefault="005628D2" w:rsidP="00A40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672">
        <w:rPr>
          <w:rFonts w:ascii="Times New Roman" w:hAnsi="Times New Roman" w:cs="Times New Roman"/>
          <w:sz w:val="28"/>
          <w:szCs w:val="28"/>
        </w:rPr>
        <w:t>Так, решение о принудительном исполнении обязанности работодателя погасить долги по начисленной, но не выплаченной в срок зарплате сможет принять инспектор труда. То же самое касается других трудовых выплат.</w:t>
      </w:r>
    </w:p>
    <w:p w:rsidR="005628D2" w:rsidRPr="00A40672" w:rsidRDefault="005628D2" w:rsidP="00A40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40672">
        <w:rPr>
          <w:rFonts w:ascii="Times New Roman" w:hAnsi="Times New Roman" w:cs="Times New Roman"/>
          <w:sz w:val="28"/>
          <w:szCs w:val="28"/>
        </w:rPr>
        <w:t>ешение будет исполнительным документом. Его примут, если компания вовремя не выполнит предписание устранить нарушение, связанное с оплатой труда. В течение трех рабочих дней после принятия решение направят работодателю заказным письмом с уведомлением или в форме электронного документа. У компании будет 10 дней со дня получения, чтобы оспорить документ в суде.</w:t>
      </w:r>
    </w:p>
    <w:p w:rsidR="005628D2" w:rsidRPr="00A40672" w:rsidRDefault="005628D2" w:rsidP="00A40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672">
        <w:rPr>
          <w:rFonts w:ascii="Times New Roman" w:hAnsi="Times New Roman" w:cs="Times New Roman"/>
          <w:sz w:val="28"/>
          <w:szCs w:val="28"/>
        </w:rPr>
        <w:t>Если решение инспектора не исполнить, а срок обжалования истечет, электронный экземпляр исполнительного документа передадут в ФССП. Затем пристав вынесет постановление о возбуждении исполнительного производства и запросит у кредитной организации сведения о видах и номерах банковских счетов должника, количестве и движении денег в рублях и иностранной валюте.</w:t>
      </w:r>
    </w:p>
    <w:p w:rsidR="005628D2" w:rsidRPr="00A40672" w:rsidRDefault="005628D2" w:rsidP="00A40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672">
        <w:rPr>
          <w:rFonts w:ascii="Times New Roman" w:hAnsi="Times New Roman" w:cs="Times New Roman"/>
          <w:sz w:val="28"/>
          <w:szCs w:val="28"/>
        </w:rPr>
        <w:t>Со дня, когда работодатель получит постановление, у него будет пять дней, чтобы добровольно выплатить долги. В противном случае пристав вынесет и направит в кредитную организацию постановление о взыскании денег. Их должны будут перевести взыскателю немедленно.</w:t>
      </w:r>
    </w:p>
    <w:p w:rsidR="005628D2" w:rsidRDefault="005628D2" w:rsidP="00A40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8D2" w:rsidRPr="0038511E" w:rsidRDefault="005628D2" w:rsidP="00A40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                                                                 М.В. Овчарова</w:t>
      </w:r>
    </w:p>
    <w:p w:rsidR="005628D2" w:rsidRPr="00A40672" w:rsidRDefault="005628D2" w:rsidP="00A40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628D2" w:rsidRPr="00A40672" w:rsidSect="00B92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2C70"/>
    <w:rsid w:val="00182111"/>
    <w:rsid w:val="00252C70"/>
    <w:rsid w:val="0038511E"/>
    <w:rsid w:val="005628D2"/>
    <w:rsid w:val="00630BCC"/>
    <w:rsid w:val="00A40672"/>
    <w:rsid w:val="00B921BA"/>
    <w:rsid w:val="00C54863"/>
    <w:rsid w:val="00ED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067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284</Words>
  <Characters>1622</Characters>
  <Application>Microsoft Office Outlook</Application>
  <DocSecurity>0</DocSecurity>
  <Lines>0</Lines>
  <Paragraphs>0</Paragraphs>
  <ScaleCrop>false</ScaleCrop>
  <Company>прокуратура Пензенской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</cp:revision>
  <dcterms:created xsi:type="dcterms:W3CDTF">2020-02-10T07:35:00Z</dcterms:created>
  <dcterms:modified xsi:type="dcterms:W3CDTF">2020-02-10T10:49:00Z</dcterms:modified>
</cp:coreProperties>
</file>